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27" w:rsidRPr="007A1072" w:rsidRDefault="002C7827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2C7827" w:rsidRDefault="002C7827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2C7827" w:rsidRPr="00801BAE" w:rsidRDefault="002C7827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2C7827" w:rsidRPr="00FD0BA2" w:rsidRDefault="002C7827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2C7827" w:rsidRPr="00801BAE" w:rsidRDefault="002C7827" w:rsidP="007E13AA">
      <w:pPr>
        <w:shd w:val="clear" w:color="auto" w:fill="FFFFFF"/>
        <w:spacing w:line="276" w:lineRule="auto"/>
        <w:jc w:val="both"/>
        <w:rPr>
          <w:b/>
        </w:rPr>
      </w:pPr>
    </w:p>
    <w:p w:rsidR="002C7827" w:rsidRPr="00543385" w:rsidRDefault="002C7827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2C7827" w:rsidRPr="00543385" w:rsidRDefault="002C7827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2C7827" w:rsidRPr="00543385" w:rsidRDefault="002C7827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2C7827" w:rsidRPr="00543385" w:rsidRDefault="002C7827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2C7827" w:rsidRPr="00543385" w:rsidRDefault="002C7827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2C7827" w:rsidRPr="00543385" w:rsidRDefault="002C7827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2C7827" w:rsidRPr="00543385" w:rsidRDefault="002C7827" w:rsidP="007E13AA">
      <w:pPr>
        <w:jc w:val="center"/>
        <w:rPr>
          <w:i/>
          <w:color w:val="000000"/>
        </w:rPr>
      </w:pPr>
    </w:p>
    <w:p w:rsidR="002C7827" w:rsidRPr="00543385" w:rsidRDefault="002C7827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2C7827" w:rsidRPr="00543385" w:rsidRDefault="002C7827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2C7827" w:rsidRPr="00543385" w:rsidRDefault="002C7827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2C7827" w:rsidRPr="00543385" w:rsidRDefault="002C7827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2C7827" w:rsidRDefault="002C7827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2C7827" w:rsidRDefault="002C7827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2C7827" w:rsidRPr="00625B28" w:rsidRDefault="002C7827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2C7827" w:rsidRPr="000345BA" w:rsidRDefault="002C7827" w:rsidP="000345BA">
      <w:pPr>
        <w:ind w:firstLine="708"/>
        <w:jc w:val="both"/>
        <w:rPr>
          <w:b/>
          <w:lang w:val="ru-RU"/>
        </w:rPr>
      </w:pPr>
      <w:r w:rsidRPr="00A7616B">
        <w:t>С подаване на настоящата оферта декларираме, че сме съгласни валидността на нашата оферта</w:t>
      </w:r>
      <w:r>
        <w:t xml:space="preserve"> за обществена поръчка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 w:rsidRPr="000345BA">
        <w:rPr>
          <w:b/>
          <w:lang w:val="ru-RU"/>
        </w:rPr>
        <w:t xml:space="preserve"> </w:t>
      </w:r>
      <w:r w:rsidRPr="00A7616B">
        <w:t xml:space="preserve">да бъде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2C7827" w:rsidRPr="00801BAE" w:rsidRDefault="002C7827" w:rsidP="007E13AA">
      <w:pPr>
        <w:shd w:val="clear" w:color="auto" w:fill="FFFFFF"/>
        <w:spacing w:line="276" w:lineRule="auto"/>
        <w:ind w:left="720"/>
        <w:jc w:val="both"/>
      </w:pPr>
    </w:p>
    <w:p w:rsidR="002C7827" w:rsidRPr="00801BAE" w:rsidRDefault="002C7827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2C7827" w:rsidRDefault="002C7827" w:rsidP="007E13AA">
      <w:pPr>
        <w:shd w:val="clear" w:color="auto" w:fill="FFFFFF"/>
        <w:spacing w:line="276" w:lineRule="auto"/>
        <w:jc w:val="both"/>
        <w:rPr>
          <w:b/>
        </w:rPr>
      </w:pPr>
    </w:p>
    <w:p w:rsidR="002C7827" w:rsidRPr="00801BAE" w:rsidRDefault="002C7827" w:rsidP="007E13AA">
      <w:pPr>
        <w:shd w:val="clear" w:color="auto" w:fill="FFFFFF"/>
        <w:spacing w:line="276" w:lineRule="auto"/>
        <w:jc w:val="both"/>
        <w:rPr>
          <w:b/>
        </w:rPr>
      </w:pPr>
    </w:p>
    <w:p w:rsidR="002C7827" w:rsidRPr="00FD0BA2" w:rsidRDefault="002C7827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2C7827" w:rsidRDefault="002C7827" w:rsidP="007E13AA">
      <w:pPr>
        <w:rPr>
          <w:i/>
          <w:sz w:val="20"/>
          <w:szCs w:val="20"/>
        </w:rPr>
      </w:pPr>
    </w:p>
    <w:p w:rsidR="002C7827" w:rsidRDefault="002C7827" w:rsidP="007E13AA">
      <w:pPr>
        <w:rPr>
          <w:i/>
          <w:sz w:val="20"/>
          <w:szCs w:val="20"/>
        </w:rPr>
      </w:pPr>
    </w:p>
    <w:p w:rsidR="002C7827" w:rsidRPr="00FD0BA2" w:rsidRDefault="002C7827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2C7827" w:rsidRPr="007D1985" w:rsidRDefault="002C7827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2C7827" w:rsidRPr="007D1985" w:rsidSect="00AC08D6">
      <w:headerReference w:type="default" r:id="rId6"/>
      <w:footerReference w:type="default" r:id="rId7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827" w:rsidRDefault="002C7827" w:rsidP="007D1985">
      <w:r>
        <w:separator/>
      </w:r>
    </w:p>
  </w:endnote>
  <w:endnote w:type="continuationSeparator" w:id="0">
    <w:p w:rsidR="002C7827" w:rsidRDefault="002C7827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827" w:rsidRPr="00CD2810" w:rsidRDefault="002C7827" w:rsidP="00CC01F7">
    <w:pPr>
      <w:pStyle w:val="Footer"/>
      <w:jc w:val="both"/>
      <w:rPr>
        <w:i/>
        <w:color w:val="000000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827" w:rsidRDefault="002C7827" w:rsidP="007D1985">
      <w:r>
        <w:separator/>
      </w:r>
    </w:p>
  </w:footnote>
  <w:footnote w:type="continuationSeparator" w:id="0">
    <w:p w:rsidR="002C7827" w:rsidRDefault="002C7827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827" w:rsidRPr="00CD2810" w:rsidRDefault="002C7827" w:rsidP="00CC01F7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345BA"/>
    <w:rsid w:val="00043C23"/>
    <w:rsid w:val="00074DE2"/>
    <w:rsid w:val="001049A3"/>
    <w:rsid w:val="00162BCD"/>
    <w:rsid w:val="00184412"/>
    <w:rsid w:val="001E4E7B"/>
    <w:rsid w:val="001F1DC1"/>
    <w:rsid w:val="0029341A"/>
    <w:rsid w:val="002C7827"/>
    <w:rsid w:val="002C7F46"/>
    <w:rsid w:val="00363EF8"/>
    <w:rsid w:val="003C161F"/>
    <w:rsid w:val="0041428F"/>
    <w:rsid w:val="00424185"/>
    <w:rsid w:val="00461C1E"/>
    <w:rsid w:val="004A0AFD"/>
    <w:rsid w:val="004A76CE"/>
    <w:rsid w:val="004E571E"/>
    <w:rsid w:val="00517B6E"/>
    <w:rsid w:val="00543385"/>
    <w:rsid w:val="0055068D"/>
    <w:rsid w:val="00580022"/>
    <w:rsid w:val="00595F3B"/>
    <w:rsid w:val="005D194D"/>
    <w:rsid w:val="005E7220"/>
    <w:rsid w:val="0060068C"/>
    <w:rsid w:val="00625B28"/>
    <w:rsid w:val="00665100"/>
    <w:rsid w:val="00680BCB"/>
    <w:rsid w:val="007A1072"/>
    <w:rsid w:val="007B41D2"/>
    <w:rsid w:val="007D1985"/>
    <w:rsid w:val="007E13AA"/>
    <w:rsid w:val="007F23C8"/>
    <w:rsid w:val="00801BAE"/>
    <w:rsid w:val="00830CF6"/>
    <w:rsid w:val="0086700C"/>
    <w:rsid w:val="008D7EA7"/>
    <w:rsid w:val="00915DFF"/>
    <w:rsid w:val="00917EA3"/>
    <w:rsid w:val="00920169"/>
    <w:rsid w:val="00946191"/>
    <w:rsid w:val="00987BA9"/>
    <w:rsid w:val="009F41C6"/>
    <w:rsid w:val="00A53382"/>
    <w:rsid w:val="00A7616B"/>
    <w:rsid w:val="00AC08D6"/>
    <w:rsid w:val="00AD1565"/>
    <w:rsid w:val="00AD7893"/>
    <w:rsid w:val="00B45FB8"/>
    <w:rsid w:val="00B656B0"/>
    <w:rsid w:val="00BD739E"/>
    <w:rsid w:val="00C030D8"/>
    <w:rsid w:val="00C34CFB"/>
    <w:rsid w:val="00C375D5"/>
    <w:rsid w:val="00C41C69"/>
    <w:rsid w:val="00C77BAE"/>
    <w:rsid w:val="00C833F8"/>
    <w:rsid w:val="00C90D99"/>
    <w:rsid w:val="00C96655"/>
    <w:rsid w:val="00C966AF"/>
    <w:rsid w:val="00CB3008"/>
    <w:rsid w:val="00CC01F7"/>
    <w:rsid w:val="00CD2810"/>
    <w:rsid w:val="00CD65CD"/>
    <w:rsid w:val="00CF0F50"/>
    <w:rsid w:val="00D15036"/>
    <w:rsid w:val="00D93BB7"/>
    <w:rsid w:val="00DA1766"/>
    <w:rsid w:val="00DC0417"/>
    <w:rsid w:val="00DD076D"/>
    <w:rsid w:val="00DD6CD9"/>
    <w:rsid w:val="00DF78F9"/>
    <w:rsid w:val="00EF1327"/>
    <w:rsid w:val="00EF34CA"/>
    <w:rsid w:val="00F1441D"/>
    <w:rsid w:val="00F30274"/>
    <w:rsid w:val="00F51260"/>
    <w:rsid w:val="00F92408"/>
    <w:rsid w:val="00FB2B43"/>
    <w:rsid w:val="00FD0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Знак Знак Знак Знак,Знак Знак Знак Знак Знак"/>
    <w:basedOn w:val="Normal"/>
    <w:link w:val="HeaderChar"/>
    <w:uiPriority w:val="99"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Знак Знак Знак Знак Char,Знак Знак Знак Знак Знак Char"/>
    <w:basedOn w:val="DefaultParagraphFont"/>
    <w:link w:val="Header"/>
    <w:uiPriority w:val="99"/>
    <w:locked/>
    <w:rsid w:val="007D1985"/>
    <w:rPr>
      <w:rFonts w:ascii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locked/>
    <w:rsid w:val="007D1985"/>
    <w:rPr>
      <w:rFonts w:ascii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985"/>
    <w:rPr>
      <w:rFonts w:ascii="Tahoma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locked/>
    <w:rsid w:val="00F30274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rsid w:val="00EF132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F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F1327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F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F13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284</Words>
  <Characters>1623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15</cp:revision>
  <dcterms:created xsi:type="dcterms:W3CDTF">2017-08-02T22:44:00Z</dcterms:created>
  <dcterms:modified xsi:type="dcterms:W3CDTF">2018-10-05T05:58:00Z</dcterms:modified>
</cp:coreProperties>
</file>