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F1" w:rsidRPr="00C34CFB" w:rsidRDefault="004137F1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4</w:t>
      </w:r>
    </w:p>
    <w:p w:rsidR="004137F1" w:rsidRDefault="004137F1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4137F1" w:rsidRDefault="004137F1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4137F1" w:rsidRPr="00801BAE" w:rsidRDefault="004137F1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4137F1" w:rsidRPr="00801BAE" w:rsidRDefault="004137F1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4137F1" w:rsidRPr="00801BAE" w:rsidRDefault="004137F1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4137F1" w:rsidRDefault="004137F1" w:rsidP="007D1985">
      <w:pPr>
        <w:rPr>
          <w:color w:val="000000"/>
        </w:rPr>
      </w:pPr>
    </w:p>
    <w:p w:rsidR="004137F1" w:rsidRPr="00543385" w:rsidRDefault="004137F1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4137F1" w:rsidRPr="00543385" w:rsidRDefault="004137F1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4137F1" w:rsidRPr="00543385" w:rsidRDefault="004137F1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4137F1" w:rsidRPr="00543385" w:rsidRDefault="004137F1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4137F1" w:rsidRPr="00543385" w:rsidRDefault="004137F1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4137F1" w:rsidRPr="00543385" w:rsidRDefault="004137F1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4137F1" w:rsidRPr="00543385" w:rsidRDefault="004137F1" w:rsidP="00C34CFB">
      <w:pPr>
        <w:jc w:val="center"/>
        <w:rPr>
          <w:i/>
          <w:color w:val="000000"/>
        </w:rPr>
      </w:pPr>
    </w:p>
    <w:p w:rsidR="004137F1" w:rsidRPr="00543385" w:rsidRDefault="004137F1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4137F1" w:rsidRPr="00543385" w:rsidRDefault="004137F1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4137F1" w:rsidRPr="00543385" w:rsidRDefault="004137F1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4137F1" w:rsidRPr="007D1985" w:rsidRDefault="004137F1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4137F1" w:rsidRDefault="004137F1" w:rsidP="00F30274">
      <w:pPr>
        <w:shd w:val="clear" w:color="auto" w:fill="FFFFFF"/>
        <w:spacing w:line="276" w:lineRule="auto"/>
        <w:jc w:val="both"/>
        <w:rPr>
          <w:b/>
        </w:rPr>
      </w:pPr>
    </w:p>
    <w:p w:rsidR="004137F1" w:rsidRPr="00F30274" w:rsidRDefault="004137F1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4137F1" w:rsidRPr="00801BAE" w:rsidRDefault="004137F1" w:rsidP="005F30F3">
      <w:pPr>
        <w:ind w:firstLine="708"/>
        <w:jc w:val="both"/>
      </w:pPr>
      <w:r w:rsidRPr="00801BAE">
        <w:t>Запознат/а съм с</w:t>
      </w:r>
      <w:r>
        <w:t xml:space="preserve"> условията на</w:t>
      </w:r>
      <w:r w:rsidRPr="00801BAE">
        <w:t xml:space="preserve"> проекта на договора за възлагане на обществената поръчка</w:t>
      </w:r>
      <w:r>
        <w:t xml:space="preserve">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5F30F3">
        <w:rPr>
          <w:b/>
          <w:color w:val="000000"/>
          <w:lang w:val="ru-RU"/>
        </w:rPr>
        <w:t xml:space="preserve"> </w:t>
      </w:r>
      <w:r>
        <w:t>и ги</w:t>
      </w:r>
      <w:r w:rsidRPr="00801BAE">
        <w:t xml:space="preserve"> приемам без</w:t>
      </w:r>
      <w:r>
        <w:t xml:space="preserve"> каквито и да било</w:t>
      </w:r>
      <w:r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</w:t>
      </w:r>
      <w:r>
        <w:t>обществена поръчка</w:t>
      </w:r>
      <w:bookmarkStart w:id="0" w:name="_GoBack"/>
      <w:bookmarkEnd w:id="0"/>
      <w:r w:rsidRPr="00801BAE">
        <w:t>, в законоустановения срок.</w:t>
      </w:r>
    </w:p>
    <w:p w:rsidR="004137F1" w:rsidRPr="00801BAE" w:rsidRDefault="004137F1" w:rsidP="00C34CFB">
      <w:pPr>
        <w:shd w:val="clear" w:color="auto" w:fill="FFFFFF"/>
        <w:spacing w:line="276" w:lineRule="auto"/>
        <w:ind w:left="720"/>
        <w:jc w:val="both"/>
      </w:pPr>
    </w:p>
    <w:p w:rsidR="004137F1" w:rsidRPr="00801BAE" w:rsidRDefault="004137F1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4137F1" w:rsidRPr="00801BAE" w:rsidRDefault="004137F1" w:rsidP="00C34CFB">
      <w:pPr>
        <w:shd w:val="clear" w:color="auto" w:fill="FFFFFF"/>
        <w:spacing w:line="276" w:lineRule="auto"/>
        <w:jc w:val="both"/>
        <w:rPr>
          <w:b/>
        </w:rPr>
      </w:pPr>
    </w:p>
    <w:p w:rsidR="004137F1" w:rsidRPr="00801BAE" w:rsidRDefault="004137F1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4137F1" w:rsidRDefault="004137F1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137F1" w:rsidRDefault="004137F1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37F1" w:rsidRPr="007D1985" w:rsidRDefault="004137F1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137F1" w:rsidRPr="007D1985" w:rsidSect="00AC08D6">
      <w:headerReference w:type="default" r:id="rId6"/>
      <w:footerReference w:type="default" r:id="rId7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7F1" w:rsidRDefault="004137F1" w:rsidP="007D1985">
      <w:r>
        <w:separator/>
      </w:r>
    </w:p>
  </w:endnote>
  <w:endnote w:type="continuationSeparator" w:id="0">
    <w:p w:rsidR="004137F1" w:rsidRDefault="004137F1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F1" w:rsidRDefault="004137F1" w:rsidP="00BE68CE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7F1" w:rsidRDefault="004137F1" w:rsidP="007D1985">
      <w:r>
        <w:separator/>
      </w:r>
    </w:p>
  </w:footnote>
  <w:footnote w:type="continuationSeparator" w:id="0">
    <w:p w:rsidR="004137F1" w:rsidRDefault="004137F1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F1" w:rsidRPr="00CD2810" w:rsidRDefault="004137F1" w:rsidP="00BE68C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140749"/>
    <w:rsid w:val="00184412"/>
    <w:rsid w:val="001E4E7B"/>
    <w:rsid w:val="00221A86"/>
    <w:rsid w:val="002326A8"/>
    <w:rsid w:val="002564D3"/>
    <w:rsid w:val="0029341A"/>
    <w:rsid w:val="002C7F46"/>
    <w:rsid w:val="00320B82"/>
    <w:rsid w:val="003872F6"/>
    <w:rsid w:val="003C161F"/>
    <w:rsid w:val="004137F1"/>
    <w:rsid w:val="0041428F"/>
    <w:rsid w:val="00425EEB"/>
    <w:rsid w:val="00430E9C"/>
    <w:rsid w:val="00461C1E"/>
    <w:rsid w:val="00471B2F"/>
    <w:rsid w:val="00472193"/>
    <w:rsid w:val="00472F5D"/>
    <w:rsid w:val="004A0AFD"/>
    <w:rsid w:val="004A76CE"/>
    <w:rsid w:val="00512F4F"/>
    <w:rsid w:val="00543385"/>
    <w:rsid w:val="0055068D"/>
    <w:rsid w:val="005D194D"/>
    <w:rsid w:val="005E7220"/>
    <w:rsid w:val="005F30F3"/>
    <w:rsid w:val="005F5C46"/>
    <w:rsid w:val="00680BCB"/>
    <w:rsid w:val="00696C44"/>
    <w:rsid w:val="006E5E86"/>
    <w:rsid w:val="00764FC5"/>
    <w:rsid w:val="00785346"/>
    <w:rsid w:val="00797C17"/>
    <w:rsid w:val="007D1985"/>
    <w:rsid w:val="007E3452"/>
    <w:rsid w:val="007F23C8"/>
    <w:rsid w:val="007F7F72"/>
    <w:rsid w:val="00801BAE"/>
    <w:rsid w:val="008304DC"/>
    <w:rsid w:val="0086700C"/>
    <w:rsid w:val="00884C3E"/>
    <w:rsid w:val="008D2639"/>
    <w:rsid w:val="00920169"/>
    <w:rsid w:val="00945ECE"/>
    <w:rsid w:val="00946191"/>
    <w:rsid w:val="009A3848"/>
    <w:rsid w:val="009B4A68"/>
    <w:rsid w:val="009F41C6"/>
    <w:rsid w:val="00A03564"/>
    <w:rsid w:val="00A81275"/>
    <w:rsid w:val="00A958BE"/>
    <w:rsid w:val="00AC08D6"/>
    <w:rsid w:val="00AD7893"/>
    <w:rsid w:val="00BA2129"/>
    <w:rsid w:val="00BC2ACB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24727"/>
    <w:rsid w:val="00DA1766"/>
    <w:rsid w:val="00DB7D3F"/>
    <w:rsid w:val="00DC0417"/>
    <w:rsid w:val="00DD076D"/>
    <w:rsid w:val="00DF5B37"/>
    <w:rsid w:val="00DF5FDB"/>
    <w:rsid w:val="00EE4A85"/>
    <w:rsid w:val="00EF34CA"/>
    <w:rsid w:val="00F1441D"/>
    <w:rsid w:val="00F30274"/>
    <w:rsid w:val="00F45668"/>
    <w:rsid w:val="00F92408"/>
    <w:rsid w:val="00FB2B43"/>
    <w:rsid w:val="00FD15D9"/>
    <w:rsid w:val="00FE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Знак Знак Знак Знак,Знак Знак Знак Знак Знак"/>
    <w:basedOn w:val="Normal"/>
    <w:link w:val="Head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Знак Знак Знак Знак Char,Знак Знак Знак Знак Знак Char"/>
    <w:basedOn w:val="DefaultParagraphFont"/>
    <w:link w:val="Head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985"/>
    <w:rPr>
      <w:rFonts w:ascii="Tahoma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locked/>
    <w:rsid w:val="00F30274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318</Words>
  <Characters>1813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37</cp:revision>
  <dcterms:created xsi:type="dcterms:W3CDTF">2016-05-25T04:14:00Z</dcterms:created>
  <dcterms:modified xsi:type="dcterms:W3CDTF">2018-10-10T08:46:00Z</dcterms:modified>
</cp:coreProperties>
</file>